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7a45a9" w14:textId="07a45a9">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4F483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F4834">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4F483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F4834">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F483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F4834">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F4834">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F4834" w:rsidR="004F4834">
            <w:rPr>
              <w:rStyle w:val="eSPISCCParagraphDefaultFont"/>
              <w:rFonts w:eastAsiaTheme="minorHAnsi"/>
            </w:rPr>
            <w:t>Pp-1199/2024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F4834" w:rsidR="004F4834">
            <w:rPr>
              <w:rStyle w:val="eSPISCCParagraphDefaultFont"/>
              <w:rFonts w:eastAsiaTheme="minorHAnsi"/>
            </w:rPr>
            <w:t>TARPE jednostavno društvo s ograničenom odgovornošću za pružanje usluga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4F4834" w:rsidR="004F4834">
            <w:rPr>
              <w:rStyle w:val="eSPISCCParagraphDefaultFont"/>
              <w:rFonts w:eastAsiaTheme="minorHAnsi"/>
            </w:rPr>
            <w:t>TARPE jednostavno društvo s ograničenom odgovornošću za pružanje usluga,Deni Jančić</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F4834" w:rsidR="004F4834">
            <w:rPr>
              <w:rStyle w:val="eSPISCCParagraphDefaultFont"/>
              <w:rFonts w:eastAsiaTheme="minorHAnsi"/>
            </w:rPr>
            <w:t>članka 229. stavka 1. točke 4., članka 229. stavka 1. točke 3., članka 229. stavka 1. točke 1., članka 229. stavka 1. točke 47., članka 229. stavka 2. točke 1., članka 229. stavka 2. točke 4., članka 229. stavka 2. točke 47., članka 229. stavka 2. točke 3.</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radu">
            <w:listItem w:displayText="Zakon o radu" w:value="Zakon o radu"/>
          </w:comboBox>
        </w:sdtPr>
        <w:sdtEndPr>
          <w:rPr>
            <w:rStyle w:val="eSPISCCParagraphDefaultFont"/>
          </w:rPr>
        </w:sdtEndPr>
        <w:sdtContent>
          <w:r w:rsidRPr="004F4834" w:rsidR="004F4834">
            <w:rPr>
              <w:rStyle w:val="eSPISCCParagraphDefaultFont"/>
              <w:rFonts w:eastAsiaTheme="minorHAnsi"/>
            </w:rPr>
            <w:t>Zakon o radu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F4834" w:rsidR="004F4834">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F4834" w:rsidR="004F4834">
            <w:rPr>
              <w:rStyle w:val="eSPISCCParagraphDefaultFont"/>
              <w:rFonts w:eastAsiaTheme="minorHAnsi"/>
            </w:rPr>
            <w:t>TARPE jednostavno društvo s ograničenom odgovornošću za pružanje usluga</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F4834" w:rsidR="004F4834">
            <w:rPr>
              <w:rStyle w:val="eSPISCCParagraphDefaultFont"/>
              <w:rFonts w:eastAsiaTheme="minorHAnsi"/>
            </w:rPr>
            <w:t>18.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F4834" w:rsidR="004F4834">
            <w:rPr>
              <w:rStyle w:val="eSPISCCParagraphDefaultFont"/>
              <w:rFonts w:eastAsiaTheme="minorHAnsi"/>
            </w:rPr>
            <w:t>13:30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F4834" w:rsidR="004F4834">
            <w:rPr>
              <w:rStyle w:val="eSPISCCParagraphDefaultFont"/>
              <w:rFonts w:eastAsiaTheme="minorHAnsi"/>
            </w:rPr>
            <w:t>Užarska 3</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F4834" w:rsidR="004F4834">
            <w:rPr>
              <w:rStyle w:val="eSPISCCParagraphDefaultFont"/>
              <w:rFonts w:eastAsiaTheme="minorHAnsi"/>
            </w:rPr>
            <w:t>Rijeka</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F4834" w:rsidR="004F4834">
            <w:rPr>
              <w:rStyle w:val="eSPISCCParagraphDefaultFont"/>
              <w:rFonts w:eastAsiaTheme="minorHAnsi"/>
            </w:rPr>
            <w:t>7/III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F4834" w:rsidR="004F4834">
            <w:rPr>
              <w:rStyle w:val="eSPISCCParagraphDefaultFont"/>
              <w:rFonts w:eastAsiaTheme="minorHAnsi"/>
            </w:rPr>
            <w:t>članka 229. stavka 1. točke 4., članka 229. stavka 1. točke 3., članka 229. stavka 1. točke 1., članka 229. stavka 1. točke 47., članka 229. stavka 2. točke 1., članka 229. stavka 2. točke 4., članka 229. stavka 2. točke 47., članka 229. stavka 2. točke 3.</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radu">
            <w:listItem w:displayText="Zakon o radu" w:value="Zakon o radu"/>
          </w:comboBox>
        </w:sdtPr>
        <w:sdtEndPr>
          <w:rPr>
            <w:rStyle w:val="eSPISCCParagraphDefaultFont"/>
          </w:rPr>
        </w:sdtEndPr>
        <w:sdtContent>
          <w:r w:rsidRPr="004F4834" w:rsidR="004F4834">
            <w:rPr>
              <w:rStyle w:val="eSPISCCParagraphDefaultFont"/>
              <w:rFonts w:eastAsiaTheme="minorHAnsi"/>
            </w:rPr>
            <w:t>Zakon o radu</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lastRenderedPageBreak/>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F4834" w:rsidR="004F4834">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F4834" w:rsidR="004F4834">
            <w:rPr>
              <w:rStyle w:val="eSPISCCParagraphDefaultFont"/>
              <w:rFonts w:eastAsiaTheme="minorHAnsi"/>
            </w:rPr>
            <w:t>20. srpnja 2026.</w:t>
          </w:r>
        </w:sdtContent>
      </w:sdt>
      <w:r w:rsidRPr="0041581F">
        <w:rPr>
          <w:rFonts w:eastAsia="Calibri" w:cs="Times New Roman"/>
        </w:rPr>
        <w:t xml:space="preserve"> </w:t>
      </w:r>
    </w:p>
    <w:p w:rsidR="004F4834"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4F4834">
      <w:pPr>
        <w:keepNext/>
        <w:spacing w:after="0"/>
        <w:ind w:left="5329"/>
        <w:contextualSpacing/>
        <w:rPr>
          <w:rFonts w:cs="Times New Roman"/>
          <w:noProof/>
        </w:rPr>
      </w:pPr>
      <w:r>
        <w:rPr>
          <w:rFonts w:cs="Times New Roman"/>
          <w:noProof/>
        </w:rPr>
        <w:t>Viša sudska savjetnica</w:t>
      </w:r>
    </w:p>
    <w:p w:rsidR="0041581F" w:rsidP="0041581F" w:rsidRDefault="004F483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F4834">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4F4834">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F4834" w:rsidR="004F4834">
          <w:rPr>
            <w:rStyle w:val="eSPISCCParagraphDefaultFont"/>
          </w:rPr>
          <w:t>Pp-1199/2024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4834"/>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BAD41C4"/>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Mate Lovraka 6</izvorni_sadrzaj>
    <derivirana_varijabla naziv="DomainObject.UcesnikSudskeRadnje.Adresa.UlicaIKBR_1">Mate Lovraka 6</derivirana_varijabla>
  </DomainObject.UcesnikSudskeRadnje.Adresa.UlicaIKBR>
  <DomainObject.UcesnikSudskeRadnje.Naziv>
    <izvorni_sadrzaj>TARPE jednostavno društvo s ograničenom odgovornošću za pružanje usluga</izvorni_sadrzaj>
    <derivirana_varijabla naziv="DomainObject.UcesnikSudskeRadnje.Naziv_1">TARPE jednostavno društvo s ograničenom odgovornošću za pružanje usluga</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18. rujna 2026.</izvorni_sadrzaj>
    <derivirana_varijabla naziv="DomainObject.UcesnikSudskeRadnje.SudskaRadnja.PlaniraniZavrsetakDatum_1">18. rujna 2026.</derivirana_varijabla>
  </DomainObject.UcesnikSudskeRadnje.SudskaRadnja.PlaniraniZavrsetakDatum>
  <DomainObject.UcesnikSudskeRadnje.SudskaRadnja.PlaniraniPocetakDatum>
    <izvorni_sadrzaj>18. rujna 2026.</izvorni_sadrzaj>
    <derivirana_varijabla naziv="DomainObject.UcesnikSudskeRadnje.SudskaRadnja.PlaniraniPocetakDatum_1">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13:30</izvorni_sadrzaj>
    <derivirana_varijabla naziv="DomainObject.UcesnikSudskeRadnje.SudskaRadnja.PlaniraniPocetakVrijeme_1">13:30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1199</izvorni_sadrzaj>
    <derivirana_varijabla naziv="DomainObject.Predmet.Broj_1">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2024.</izvorni_sadrzaj>
    <derivirana_varijabla naziv="DomainObject.Predmet.DatumOsnivanja_1">20.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travnja 1993.</izvorni_sadrzaj>
    <derivirana_varijabla naziv="DomainObject.Predmet.OkrivljenikFizickaOsoba.DatumRodjenja_1">11. travnja 1993.</derivirana_varijabla>
  </DomainObject.Predmet.OkrivljenikFizickaOsoba.DatumRodjenja>
  <DomainObject.Predmet.OkrivljenikFizickaOsoba.DatumRodjenjaFormated>
    <izvorni_sadrzaj>11.4.1993.</izvorni_sadrzaj>
    <derivirana_varijabla naziv="DomainObject.Predmet.OkrivljenikFizickaOsoba.DatumRodjenjaFormated_1">11.4.1993.</derivirana_varijabla>
  </DomainObject.Predmet.OkrivljenikFizickaOsoba.DatumRodjenjaFormated>
  <DomainObject.Predmet.OkrivljenikFizickaOsoba.Ime>
    <izvorni_sadrzaj>Deni</izvorni_sadrzaj>
    <derivirana_varijabla naziv="DomainObject.Predmet.OkrivljenikFizickaOsoba.Ime_1">Deni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Deni Jančić</izvorni_sadrzaj>
    <derivirana_varijabla naziv="DomainObject.Predmet.OkrivljenikFizickaOsoba.Naziv_1">Deni Jančić</derivirana_varijabla>
  </DomainObject.Predmet.OkrivljenikFizickaOsoba.Naziv>
  <DomainObject.Predmet.OkrivljenikFizickaOsoba.Prezime>
    <izvorni_sadrzaj>Jančić</izvorni_sadrzaj>
    <derivirana_varijabla naziv="DomainObject.Predmet.OkrivljenikFizickaOsoba.Prezime_1">Jančić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61193834471</izvorni_sadrzaj>
    <derivirana_varijabla naziv="DomainObject.Predmet.OkrivljenikFizickaOsoba.Oib_1">61193834471</derivirana_varijabla>
  </DomainObject.Predmet.OkrivljenikFizickaOsoba.Oib>
  <DomainObject.Predmet.Opis>
    <izvorni_sadrzaj>05.05.2026. roč. u ref. - uručeni pozivi
7.5.2026 - BRANITELJ OKRIVLJENIKA VRŠI UVID U SPIS
18.05.2026. Predmet proslijeđen u sud.rf., dostava pismena neuredna "Odselio"
26.05.2026-ne može se isprintati potvrda o uručenju poziva putem ogl.ploče jer je u statusu "otpremljen", roč. u ref.
26.06.2026. spis u ref. 2X neuručen poziv odg.osobi obavj.nije podigao poš.
29.6.26 - roč.
15.07.2026-djelomično uručeni pozivi, roč. u ref.-molba za odgodu</izvorni_sadrzaj>
    <derivirana_varijabla naziv="DomainObject.Predmet.Opis_1">05.05.2026. roč. u ref. - uručeni pozivi
7.5.2026 - BRANITELJ OKRIVLJENIKA VRŠI UVID U SPIS
18.05.2026. Predmet proslijeđen u sud.rf., dostava pismena neuredna "Odselio"
26.05.2026-ne može se isprintati potvrda o uručenju poziva putem ogl.ploče jer je u statusu "otpremljen", roč. u ref.
26.06.2026. spis u ref. 2X neuručen poziv odg.osobi obavj.nije podigao poš.
29.6.26 - roč.
15.07.2026-djelomično uručeni pozivi, roč. u ref.-molba za odgodu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Pp-1199/2024</izvorni_sadrzaj>
    <derivirana_varijabla naziv="DomainObject.Predmet.OznakaBroj_1">Pp-1199/2024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TARPE jednostavno društvo s ograničenom odgovornošću za pružanje usluga zastupanog po punomoćniku Ivo Hubertus Šimić; Deni Jančić zastupanog po punomoćniku Ivo Hubertus Šimić</izvorni_sadrzaj>
    <derivirana_varijabla naziv="DomainObject.Predmet.ProtustrankaFormated_1">  TARPE jednostavno društvo s ograničenom odgovornošću za pružanje usluga zastupanog po punomoćniku Ivo Hubertus Šimić; Deni Jančić zastupanog po punomoćniku Ivo Hubertus Šimić</derivirana_varijabla>
  </DomainObject.Predmet.ProtustrankaFormated>
  <DomainObject.Predmet.ProtustrankaFormatedOIB>
    <izvorni_sadrzaj>  TARPE jednostavno društvo s ograničenom odgovornošću za pružanje usluga, OIB 18735324239 zastupanog po punomoćniku Ivo Hubertus Šimić; Deni Jančić, OIB 61193834471 zastupanog po punomoćniku Ivo Hubertus Šimić</izvorni_sadrzaj>
    <derivirana_varijabla naziv="DomainObject.Predmet.ProtustrankaFormatedOIB_1">  TARPE jednostavno društvo s ograničenom odgovornošću za pružanje usluga, OIB 18735324239 zastupanog po punomoćniku Ivo Hubertus Šimić; Deni Jančić, OIB 61193834471 zastupanog po punomoćniku Ivo Hubertus Šimić</derivirana_varijabla>
  </DomainObject.Predmet.ProtustrankaFormatedOIB>
  <DomainObject.Predmet.ProtustrankaFormatedWithAdress>
    <izvorni_sadrzaj> TARPE jednostavno društvo s ograničenom odgovornošću za pružanje usluga, Mate Lovraka 6, 51000 Rijeka zastupanog po punomoćniku Ivo Hubertus Šimić; Deni Jančić, Rešetari 75, 51215 Kastav zastupanog po punomoćniku Ivo Hubertus Šimić</izvorni_sadrzaj>
    <derivirana_varijabla naziv="DomainObject.Predmet.ProtustrankaFormatedWithAdress_1"> TARPE jednostavno društvo s ograničenom odgovornošću za pružanje usluga, Mate Lovraka 6, 51000 Rijeka zastupanog po punomoćniku Ivo Hubertus Šimić; Deni Jančić, Rešetari 75, 51215 Kastav zastupanog po punomoćniku Ivo Hubertus Šimić</derivirana_varijabla>
  </DomainObject.Predmet.ProtustrankaFormatedWithAdress>
  <DomainObject.Predmet.ProtustrankaFormatedWithAdressOIB>
    <izvorni_sadrzaj> TARPE jednostavno društvo s ograničenom odgovornošću za pružanje usluga, OIB 18735324239, Mate Lovraka 6, 51000 Rijeka zastupanog po punomoćniku Ivo Hubertus Šimić; Deni Jančić, OIB 61193834471, Rešetari 75, 51215 Kastav zastupanog po punomoćniku Ivo Hubertus Šimić</izvorni_sadrzaj>
    <derivirana_varijabla naziv="DomainObject.Predmet.ProtustrankaFormatedWithAdressOIB_1"> TARPE jednostavno društvo s ograničenom odgovornošću za pružanje usluga, OIB 18735324239, Mate Lovraka 6, 51000 Rijeka zastupanog po punomoćniku Ivo Hubertus Šimić; Deni Jančić, OIB 61193834471, Rešetari 75, 51215 Kastav zastupanog po punomoćniku Ivo Hubertus Šimić</derivirana_varijabla>
  </DomainObject.Predmet.ProtustrankaFormatedWithAdressOIB>
  <DomainObject.Predmet.ProtustrankaWithAdress>
    <izvorni_sadrzaj>TARPE jednostavno društvo s ograničenom odgovornošću za pružanje usluga Mate Lovraka 6, 51000 Rijeka, Deni Jančić Rešetari 75, 51215 Kastav</izvorni_sadrzaj>
    <derivirana_varijabla naziv="DomainObject.Predmet.ProtustrankaWithAdress_1">TARPE jednostavno društvo s ograničenom odgovornošću za pružanje usluga Mate Lovraka 6, 51000 Rijeka, Deni Jančić Rešetari 75, 51215 Kastav</derivirana_varijabla>
  </DomainObject.Predmet.ProtustrankaWithAdress>
  <DomainObject.Predmet.ProtustrankaWithAdressOIB>
    <izvorni_sadrzaj>TARPE jednostavno društvo s ograničenom odgovornošću za pružanje usluga, OIB 18735324239, Mate Lovraka 6, 51000 Rijeka, Deni Jančić, OIB 61193834471, Rešetari 75, 51215 Kastav</izvorni_sadrzaj>
    <derivirana_varijabla naziv="DomainObject.Predmet.ProtustrankaWithAdressOIB_1">TARPE jednostavno društvo s ograničenom odgovornošću za pružanje usluga, OIB 18735324239, Mate Lovraka 6, 51000 Rijeka, Deni Jančić, OIB 61193834471, Rešetari 75, 51215 Kastav</derivirana_varijabla>
  </DomainObject.Predmet.ProtustrankaWithAdressOIB>
  <DomainObject.Predmet.ProtustrankaNazivFormated>
    <izvorni_sadrzaj>TARPE jednostavno društvo s ograničenom odgovornošću za pružanje usluga,Deni Jančić</izvorni_sadrzaj>
    <derivirana_varijabla naziv="DomainObject.Predmet.ProtustrankaNazivFormated_1">TARPE jednostavno društvo s ograničenom odgovornošću za pružanje usluga,Deni Jančić</derivirana_varijabla>
    <derivirana_varijabla naziv="Padez">TARPE jednostavno društvo s ograničenom odgovornošću za pružanje usluga,Deni Jančić</derivirana_varijabla>
  </DomainObject.Predmet.ProtustrankaNazivFormated>
  <DomainObject.Predmet.ProtustrankaNazivFormatedOIB>
    <izvorni_sadrzaj>TARPE jednostavno društvo s ograničenom odgovornošću za pružanje usluga, OIB 18735324239,Deni Jančić, OIB 61193834471</izvorni_sadrzaj>
    <derivirana_varijabla naziv="DomainObject.Predmet.ProtustrankaNazivFormatedOIB_1">TARPE jednostavno društvo s ograničenom odgovornošću za pružanje usluga, OIB 18735324239,Deni Jančić, OIB 61193834471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izvorni_sadrzaj>
    <derivirana_varijabla naziv="DomainObject.Predmet.StrankaFormated_1">  Državni inspektorat - Područni ured Rijeka</derivirana_varijabla>
  </DomainObject.Predmet.StrankaFormated>
  <DomainObject.Predmet.StrankaFormatedOIB>
    <izvorni_sadrzaj>  Državni inspektorat - Područni ured Rijeka</izvorni_sadrzaj>
    <derivirana_varijabla naziv="DomainObject.Predmet.StrankaFormatedOIB_1">  Državni inspektorat - Područni ured Rijeka</derivirana_varijabla>
  </DomainObject.Predmet.StrankaFormatedOIB>
  <DomainObject.Predmet.StrankaFormatedWithAdress>
    <izvorni_sadrzaj> Državni inspektorat - Područni ured Rijeka, Lošinjska 16, 51000 Rijeka</izvorni_sadrzaj>
    <derivirana_varijabla naziv="DomainObject.Predmet.StrankaFormatedWithAdress_1"> Državni inspektorat - Područni ured Rijeka, Lošinjska 16, 51000 Rijeka</derivirana_varijabla>
  </DomainObject.Predmet.StrankaFormatedWithAdress>
  <DomainObject.Predmet.StrankaFormatedWithAdressOIB>
    <izvorni_sadrzaj> Državni inspektorat - Područni ured Rijeka, Lošinjska 16, 51000 Rijeka</izvorni_sadrzaj>
    <derivirana_varijabla naziv="DomainObject.Predmet.StrankaFormatedWithAdressOIB_1"> Državni inspektorat - Područni ured Rijeka, Lošinjska 16, 51000 Rijeka</derivirana_varijabla>
  </DomainObject.Predmet.StrankaFormatedWithAdressOIB>
  <DomainObject.Predmet.StrankaWithAdress>
    <izvorni_sadrzaj>Državni inspektorat - Područni ured Rijeka Lošinjska 16,51000 Rijeka</izvorni_sadrzaj>
    <derivirana_varijabla naziv="DomainObject.Predmet.StrankaWithAdress_1">Državni inspektorat - Područni ured Rijeka Lošinjska 16,51000 Rijeka</derivirana_varijabla>
  </DomainObject.Predmet.StrankaWithAdress>
  <DomainObject.Predmet.StrankaWithAdressOIB>
    <izvorni_sadrzaj>Državni inspektorat - Područni ured Rijeka, Lošinjska 16,51000 Rijeka</izvorni_sadrzaj>
    <derivirana_varijabla naziv="DomainObject.Predmet.StrankaWithAdressOIB_1">Državni inspektorat - Područni ured Rijeka, Lošinjska 16,51000 Rijeka</derivirana_varijabla>
  </DomainObject.Predmet.StrankaWithAdressOIB>
  <DomainObject.Predmet.StrankaNazivFormated>
    <izvorni_sadrzaj>Državni inspektorat - Područni ured Rijeka</izvorni_sadrzaj>
    <derivirana_varijabla naziv="DomainObject.Predmet.StrankaNazivFormated_1">Državni inspektorat - Područni ured Rijeka</derivirana_varijabla>
    <derivirana_varijabla naziv="Padez">Državni inspektorat - Područni ured Rijeka</derivirana_varijabla>
  </DomainObject.Predmet.StrankaNazivFormated>
  <DomainObject.Predmet.StrankaNazivFormatedOIB>
    <izvorni_sadrzaj>Državni inspektorat - Područni ured Rijeka</izvorni_sadrzaj>
    <derivirana_varijabla naziv="DomainObject.Predmet.StrankaNazivFormatedOIB_1">Državni inspektorat - Područni ured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Državni inspektorat - Područni ured Rijeka</item>
    </izvorni_sadrzaj>
    <derivirana_varijabla naziv="DomainObject.Predmet.StrankaListFormated_1">
      <item>Državni inspektorat - Područni ured Rijeka</item>
    </derivirana_varijabla>
  </DomainObject.Predmet.StrankaListFormated>
  <DomainObject.Predmet.StrankaListFormatedOIB>
    <izvorni_sadrzaj>
      <item>Državni inspektorat - Područni ured Rijeka</item>
    </izvorni_sadrzaj>
    <derivirana_varijabla naziv="DomainObject.Predmet.StrankaListFormatedOIB_1">
      <item>Državni inspektorat - Područni ured Rijeka</item>
    </derivirana_varijabla>
  </DomainObject.Predmet.StrankaListFormatedOIB>
  <DomainObject.Predmet.StrankaListFormatedWithAdress>
    <izvorni_sadrzaj>
      <item>Državni inspektorat - Područni ured Rijeka, Lošinjska 16, 51000 Rijeka</item>
    </izvorni_sadrzaj>
    <derivirana_varijabla naziv="DomainObject.Predmet.StrankaListFormatedWithAdress_1">
      <item>Državni inspektorat - Područni ured Rijeka, Lošinjska 16, 51000 Rijeka</item>
    </derivirana_varijabla>
  </DomainObject.Predmet.StrankaListFormatedWithAdress>
  <DomainObject.Predmet.StrankaListFormatedWithAdressOIB>
    <izvorni_sadrzaj>
      <item>Državni inspektorat - Područni ured Rijeka, Lošinjska 16, 51000 Rijeka</item>
    </izvorni_sadrzaj>
    <derivirana_varijabla naziv="DomainObject.Predmet.StrankaListFormatedWithAdressOIB_1">
      <item>Državni inspektorat - Područni ured Rijeka, Lošinjska 16, 51000 Rijeka</item>
    </derivirana_varijabla>
  </DomainObject.Predmet.StrankaListFormatedWithAdressOIB>
  <DomainObject.Predmet.StrankaListNazivFormated>
    <izvorni_sadrzaj>
      <item>Državni inspektorat - Područni ured Rijeka</item>
    </izvorni_sadrzaj>
    <derivirana_varijabla naziv="DomainObject.Predmet.StrankaListNazivFormated_1">
      <item>Državni inspektorat - Područni ured Rijeka</item>
    </derivirana_varijabla>
  </DomainObject.Predmet.StrankaListNazivFormated>
  <DomainObject.Predmet.StrankaListNazivFormatedOIB>
    <izvorni_sadrzaj>
      <item>Državni inspektorat - Područni ured Rijeka</item>
    </izvorni_sadrzaj>
    <derivirana_varijabla naziv="DomainObject.Predmet.StrankaListNazivFormatedOIB_1">
      <item>Državni inspektorat - Područni ured Rijeka</item>
    </derivirana_varijabla>
  </DomainObject.Predmet.StrankaListNazivFormatedOIB>
  <DomainObject.Predmet.ProtuStrankaListFormated>
    <izvorni_sadrzaj>
      <item>TARPE jednostavno društvo s ograničenom odgovornošću za pružanje usluga zastupanog po punomoćniku Ivo Hubertus Šimić</item>
      <item>Deni Jančić zastupanog po punomoćniku Ivo Hubertus Šimić</item>
    </izvorni_sadrzaj>
    <derivirana_varijabla naziv="DomainObject.Predmet.ProtuStrankaListFormated_1">
      <item>TARPE jednostavno društvo s ograničenom odgovornošću za pružanje usluga zastupanog po punomoćniku Ivo Hubertus Šimić</item>
      <item>Deni Jančić zastupanog po punomoćniku Ivo Hubertus Šimić</item>
    </derivirana_varijabla>
  </DomainObject.Predmet.ProtuStrankaListFormated>
  <DomainObject.Predmet.ProtuStrankaListFormatedOIB>
    <izvorni_sadrzaj>
      <item>TARPE jednostavno društvo s ograničenom odgovornošću za pružanje usluga, OIB 18735324239 zastupanog po punomoćniku Ivo Hubertus Šimić</item>
      <item>Deni Jančić, OIB 61193834471 zastupanog po punomoćniku Ivo Hubertus Šimić</item>
    </izvorni_sadrzaj>
    <derivirana_varijabla naziv="DomainObject.Predmet.ProtuStrankaListFormatedOIB_1">
      <item>TARPE jednostavno društvo s ograničenom odgovornošću za pružanje usluga, OIB 18735324239 zastupanog po punomoćniku Ivo Hubertus Šimić</item>
      <item>Deni Jančić, OIB 61193834471 zastupanog po punomoćniku Ivo Hubertus Šimić</item>
    </derivirana_varijabla>
  </DomainObject.Predmet.ProtuStrankaListFormatedOIB>
  <DomainObject.Predmet.ProtuStrankaListFormatedWithAdress>
    <izvorni_sadrzaj>
      <item>TARPE jednostavno društvo s ograničenom odgovornošću za pružanje usluga, Mate Lovraka 6, 51000 Rijeka zastupanog po punomoćniku Ivo Hubertus Šimić</item>
      <item>Deni Jančić, Rešetari 75, 51215 Kastav zastupanog po punomoćniku Ivo Hubertus Šimić</item>
    </izvorni_sadrzaj>
    <derivirana_varijabla naziv="DomainObject.Predmet.ProtuStrankaListFormatedWithAdress_1">
      <item>TARPE jednostavno društvo s ograničenom odgovornošću za pružanje usluga, Mate Lovraka 6, 51000 Rijeka zastupanog po punomoćniku Ivo Hubertus Šimić</item>
      <item>Deni Jančić, Rešetari 75, 51215 Kastav zastupanog po punomoćniku Ivo Hubertus Šimić</item>
    </derivirana_varijabla>
  </DomainObject.Predmet.ProtuStrankaListFormatedWithAdress>
  <DomainObject.Predmet.ProtuStrankaListFormatedWithAdressOIB>
    <izvorni_sadrzaj>
      <item>TARPE jednostavno društvo s ograničenom odgovornošću za pružanje usluga, OIB 18735324239, Mate Lovraka 6, 51000 Rijeka zastupanog po punomoćniku Ivo Hubertus Šimić</item>
      <item>Deni Jančić, OIB 61193834471, Rešetari 75, 51215 Kastav zastupanog po punomoćniku Ivo Hubertus Šimić</item>
    </izvorni_sadrzaj>
    <derivirana_varijabla naziv="DomainObject.Predmet.ProtuStrankaListFormatedWithAdressOIB_1">
      <item>TARPE jednostavno društvo s ograničenom odgovornošću za pružanje usluga, OIB 18735324239, Mate Lovraka 6, 51000 Rijeka zastupanog po punomoćniku Ivo Hubertus Šimić</item>
      <item>Deni Jančić, OIB 61193834471, Rešetari 75, 51215 Kastav zastupanog po punomoćniku Ivo Hubertus Šimić</item>
    </derivirana_varijabla>
  </DomainObject.Predmet.ProtuStrankaListFormatedWithAdressOIB>
  <DomainObject.Predmet.ProtuStrankaListNazivFormated>
    <izvorni_sadrzaj>
      <item>TARPE jednostavno društvo s ograničenom odgovornošću za pružanje usluga</item>
      <item>Deni Jančić</item>
    </izvorni_sadrzaj>
    <derivirana_varijabla naziv="DomainObject.Predmet.ProtuStrankaListNazivFormated_1">
      <item>TARPE jednostavno društvo s ograničenom odgovornošću za pružanje usluga</item>
      <item>Deni Jančić</item>
    </derivirana_varijabla>
  </DomainObject.Predmet.ProtuStrankaListNazivFormated>
  <DomainObject.Predmet.ProtuStrankaListNazivFormatedOIB>
    <izvorni_sadrzaj>
      <item>TARPE jednostavno društvo s ograničenom odgovornošću za pružanje usluga, OIB 18735324239</item>
      <item>Deni Jančić, OIB 61193834471</item>
    </izvorni_sadrzaj>
    <derivirana_varijabla naziv="DomainObject.Predmet.ProtuStrankaListNazivFormatedOIB_1">
      <item>TARPE jednostavno društvo s ograničenom odgovornošću za pružanje usluga, OIB 18735324239</item>
      <item>Deni Jančić, OIB 61193834471</item>
    </derivirana_varijabla>
  </DomainObject.Predmet.ProtuStrankaListNazivFormatedOIB>
  <DomainObject.Predmet.OstaliListFormated>
    <izvorni_sadrzaj>
      <item>Violeta Omerović</item>
      <item>Ivo Hubertus Šimić punomoćnik sudionika u postupku TARPE jednostavno društvo s ograničenom odgovornošću za pružanje usluga; Deni Jančić</item>
    </izvorni_sadrzaj>
    <derivirana_varijabla naziv="DomainObject.Predmet.OstaliListFormated_1">
      <item>Violeta Omerović</item>
      <item>Ivo Hubertus Šimić punomoćnik sudionika u postupku TARPE jednostavno društvo s ograničenom odgovornošću za pružanje usluga; Deni Jančić</item>
    </derivirana_varijabla>
    <derivirana_varijabla naziv="DrugaOsoba">
      <item>Violeta Omerović</item>
      <item>Ivo Hubertus Šimić punomoćnik sudionika u postupku TARPE jednostavno društvo s ograničenom odgovornošću za pružanje usluga; Deni Jančić</item>
    </derivirana_varijabla>
  </DomainObject.Predmet.OstaliListFormated>
  <DomainObject.Predmet.OstaliListFormatedOIB>
    <izvorni_sadrzaj>
      <item>Violeta Omerović</item>
      <item>Ivo Hubertus Šimić punomoćnik sudionika u postupku TARPE jednostavno društvo s ograničenom odgovornošću za pružanje usluga; Deni Jančić</item>
    </izvorni_sadrzaj>
    <derivirana_varijabla naziv="DomainObject.Predmet.OstaliListFormatedOIB_1">
      <item>Violeta Omerović</item>
      <item>Ivo Hubertus Šimić punomoćnik sudionika u postupku TARPE jednostavno društvo s ograničenom odgovornošću za pružanje usluga; Deni Jančić</item>
    </derivirana_varijabla>
  </DomainObject.Predmet.OstaliListFormatedOIB>
  <DomainObject.Predmet.OstaliListFormatedWithAdress>
    <izvorni_sadrzaj>
      <item>Violeta Omerović, Slaviše Vajnera Čiče 1, 51000 Rijeka</item>
      <item>Ivo Hubertus Šimić, Trg Republike Hrvatske 1, 51000 Rijeka punomoćnik sudionika u postupku TARPE jednostavno društvo s ograničenom odgovornošću za pružanje usluga; Deni Jančić</item>
    </izvorni_sadrzaj>
    <derivirana_varijabla naziv="DomainObject.Predmet.OstaliListFormatedWithAdress_1">
      <item>Violeta Omerović, Slaviše Vajnera Čiče 1, 51000 Rijeka</item>
      <item>Ivo Hubertus Šimić, Trg Republike Hrvatske 1, 51000 Rijeka punomoćnik sudionika u postupku TARPE jednostavno društvo s ograničenom odgovornošću za pružanje usluga; Deni Jančić</item>
    </derivirana_varijabla>
  </DomainObject.Predmet.OstaliListFormatedWithAdress>
  <DomainObject.Predmet.OstaliListFormatedWithAdressOIB>
    <izvorni_sadrzaj>
      <item>Violeta Omerović, Slaviše Vajnera Čiče 1, 51000 Rijeka</item>
      <item>Ivo Hubertus Šimić, Trg Republike Hrvatske 1, 51000 Rijeka punomoćnik sudionika u postupku TARPE jednostavno društvo s ograničenom odgovornošću za pružanje usluga; Deni Jančić</item>
    </izvorni_sadrzaj>
    <derivirana_varijabla naziv="DomainObject.Predmet.OstaliListFormatedWithAdressOIB_1">
      <item>Violeta Omerović, Slaviše Vajnera Čiče 1, 51000 Rijeka</item>
      <item>Ivo Hubertus Šimić, Trg Republike Hrvatske 1, 51000 Rijeka punomoćnik sudionika u postupku TARPE jednostavno društvo s ograničenom odgovornošću za pružanje usluga; Deni Jančić</item>
    </derivirana_varijabla>
  </DomainObject.Predmet.OstaliListFormatedWithAdressOIB>
  <DomainObject.Predmet.OstaliListNazivFormated>
    <izvorni_sadrzaj>
      <item>Violeta Omerović</item>
      <item>Ivo Hubertus Šimić</item>
    </izvorni_sadrzaj>
    <derivirana_varijabla naziv="DomainObject.Predmet.OstaliListNazivFormated_1">
      <item>Violeta Omerović</item>
      <item>Ivo Hubertus Šimić</item>
    </derivirana_varijabla>
  </DomainObject.Predmet.OstaliListNazivFormated>
  <DomainObject.Predmet.OstaliListNazivFormatedOIB>
    <izvorni_sadrzaj>
      <item>Violeta Omerović</item>
      <item>Ivo Hubertus Šimić</item>
    </izvorni_sadrzaj>
    <derivirana_varijabla naziv="DomainObject.Predmet.OstaliListNazivFormatedOIB_1">
      <item>Violeta Omerović</item>
      <item>Ivo Hubertus Šimić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229, 229, 229, 229, 229, 229, 229, 229</izvorni_sadrzaj>
    <derivirana_varijabla naziv="DomainObject.Predmet.ClanakZakona_1">229, 229, 229, 229, 229, 229, 229, 229</derivirana_varijabla>
  </DomainObject.Predmet.ClanakZakona>
  <DomainObject.Predmet.ClanakZakonaFull>
    <izvorni_sadrzaj>članka 229. stavka 1. točke 4., članka 229. stavka 1. točke 3., članka 229. stavka 1. točke 1., članka 229. stavka 1. točke 47., članka 229. stavka 2. točke 1., članka 229. stavka 2. točke 4., članka 229. stavka 2. točke 47., članka 229. stavka 2. točke 3.</izvorni_sadrzaj>
    <derivirana_varijabla naziv="DomainObject.Predmet.ClanakZakonaFull_1">članka 229. stavka 1. točke 4., članka 229. stavka 1. točke 3., članka 229. stavka 1. točke 1., članka 229. stavka 1. točke 47., članka 229. stavka 2. točke 1., članka 229. stavka 2. točke 4., članka 229. stavka 2. točke 47., članka 229. stavka 2.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20. srpnja 2026.</izvorni_sadrzaj>
    <derivirana_varijabla naziv="DomainObject.Datum_1">20.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izvorni_sadrzaj>
    <derivirana_varijabla naziv="DomainObject.Predmet.StrankaIDrugi_1">Državni inspektorat - Područni ured Rijeka</derivirana_varijabla>
  </DomainObject.Predmet.StrankaIDrugi>
  <DomainObject.Predmet.ProtustrankaIDrugi>
    <izvorni_sadrzaj>TARPE jednostavno društvo s ograničenom odgovornošću za pružanje usluga i dr.</izvorni_sadrzaj>
    <derivirana_varijabla naziv="DomainObject.Predmet.ProtustrankaIDrugi_1">TARPE jednostavno društvo s ograničenom odgovornošću za pružanje usluga i dr.</derivirana_varijabla>
  </DomainObject.Predmet.ProtustrankaIDrugi>
  <DomainObject.Predmet.StrankaIDrugiAdressOIB>
    <izvorni_sadrzaj>Državni inspektorat - Područni ured Rijeka, Lošinjska 16, 51000 Rijeka</izvorni_sadrzaj>
    <derivirana_varijabla naziv="DomainObject.Predmet.StrankaIDrugiAdressOIB_1">Državni inspektorat - Područni ured Rijeka, Lošinjska 16, 51000 Rijeka</derivirana_varijabla>
  </DomainObject.Predmet.StrankaIDrugiAdressOIB>
  <DomainObject.Predmet.ProtustrankaIDrugiAdressOIB>
    <izvorni_sadrzaj>TARPE jednostavno društvo s ograničenom odgovornošću za pružanje usluga, OIB 18735324239, Mate Lovraka 6, 51000 Rijeka i dr.</izvorni_sadrzaj>
    <derivirana_varijabla naziv="DomainObject.Predmet.ProtustrankaIDrugiAdressOIB_1">TARPE jednostavno društvo s ograničenom odgovornošću za pružanje usluga, OIB 18735324239, Mate Lovraka 6,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TARPE jednostavno društvo s ograničenom odgovornošću za pružanje usluga</item>
      <item>Deni Jančić</item>
      <item>Državni inspektorat - Područni ured Rijeka</item>
      <item>Violeta Omerović</item>
      <item>Ivo Hubertus Šimić</item>
    </izvorni_sadrzaj>
    <derivirana_varijabla naziv="DomainObject.Predmet.SudioniciListNaziv_1">
      <item>TARPE jednostavno društvo s ograničenom odgovornošću za pružanje usluga</item>
      <item>Deni Jančić</item>
      <item>Državni inspektorat - Područni ured Rijeka</item>
      <item>Violeta Omerović</item>
      <item>Ivo Hubertus Šimić</item>
    </derivirana_varijabla>
    <derivirana_varijabla naziv="OstaliSudionici">
      <item>TARPE jednostavno društvo s ograničenom odgovornošću za pružanje usluga</item>
      <item>Deni Jančić</item>
      <item>Državni inspektorat - Područni ured Rijeka</item>
      <item>Violeta Omerović</item>
      <item>Ivo Hubertus Šimić</item>
    </derivirana_varijabla>
  </DomainObject.Predmet.SudioniciListNaziv>
  <DomainObject.Predmet.SudioniciListAdressOIB>
    <izvorni_sadrzaj>
      <item>TARPE jednostavno društvo s ograničenom odgovornošću za pružanje usluga, OIB 18735324239, Mate Lovraka 6,51000 Rijeka</item>
      <item>Deni Jančić, OIB 61193834471, Rešetari 75,51215 Kastav</item>
      <item>Državni inspektorat - Područni ured Rijeka, Lošinjska 16,51000 Rijeka</item>
      <item>Violeta Omerović, Slaviše Vajnera Čiče 1,51000 Rijeka</item>
      <item>Ivo Hubertus Šimić, Trg Republike Hrvatske 1,51000 Rijeka</item>
    </izvorni_sadrzaj>
    <derivirana_varijabla naziv="DomainObject.Predmet.SudioniciListAdressOIB_1">
      <item>TARPE jednostavno društvo s ograničenom odgovornošću za pružanje usluga, OIB 18735324239, Mate Lovraka 6,51000 Rijeka</item>
      <item>Deni Jančić, OIB 61193834471, Rešetari 75,51215 Kastav</item>
      <item>Državni inspektorat - Područni ured Rijeka, Lošinjska 16,51000 Rijeka</item>
      <item>Violeta Omerović, Slaviše Vajnera Čiče 1,51000 Rijeka</item>
      <item>Ivo Hubertus Šimić, Trg Republike Hrvatske 1,51000 Rijeka</item>
    </derivirana_varijabla>
  </DomainObject.Predmet.SudioniciListAdressOIB>
  <DomainObject.UcesnikSudskeRadnje.NazivFormated>
    <izvorni_sadrzaj>TARPE jednostavno društvo s ograničenom odgovornošću za pružanje usluga, OIB 18735324239, Mate Lovraka 6,51000 Rijeka</izvorni_sadrzaj>
    <derivirana_varijabla naziv="DomainObject.UcesnikSudskeRadnje.NazivFormated_1">TARPE jednostavno društvo s ograničenom odgovornošću za pružanje usluga, OIB 18735324239, Mate Lovraka 6,51000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18735324239</item>
      <item>, OIB 61193834471</item>
      <item>, OIB null</item>
      <item>, OIB null</item>
      <item>, OIB null</item>
    </izvorni_sadrzaj>
    <derivirana_varijabla naziv="DomainObject.Predmet.SudioniciListNazivOIB_1">
      <item>, OIB 18735324239</item>
      <item>, OIB 61193834471</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Lošinjska 16, 51000 Rijeka
2. Okrivljenik TARPE jednostavno društvo s ograničenom odgovornošću za pružanje usluga, OIB 18735324239, Mate Lovraka 6, 51000 Rijeka
3. Branitelj - izabrani Ivo Hubertus Šimić, Trg Republike Hrvatske 1, 51000 Rijeka
4. Okrivljenik Deni Jančić, OIB 61193834471, Rešetari 75, 51215 Kastav
5. Branitelj - izabrani Ivo Hubertus Šimić, Trg Republike Hrvatske 1, 51000 Rijeka</izvorni_sadrzaj>
    <derivirana_varijabla naziv="DomainObject.UcesnikSudskeRadnje.SudskaRadnja.UcesniciObavijest_1">1. Tužitelj Državni inspektorat - Područni ured Rijeka, Lošinjska 16, 51000 Rijeka
2. Okrivljenik TARPE jednostavno društvo s ograničenom odgovornošću za pružanje usluga, OIB 18735324239, Mate Lovraka 6, 51000 Rijeka
3. Branitelj - izabrani Ivo Hubertus Šimić, Trg Republike Hrvatske 1, 51000 Rijeka
4. Okrivljenik Deni Jančić, OIB 61193834471, Rešetari 75, 51215 Kastav
5. Branitelj - izabrani Ivo Hubertus Šimić, Trg Republike Hrvatske 1,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ožujka 2024.</izvorni_sadrzaj>
    <derivirana_varijabla naziv="DomainObject.Predmet.DatumPocetkaProcesa_1">20. ožujka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radu</item>
    </izvorni_sadrzaj>
    <derivirana_varijabla naziv="DomainObject.ZakonPravilnikList_1">
      <item>Zakon o radu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TARPE jednostavno društvo s ograničenom odgovornošću za pružanje usluga, Mate Lovraka 6, 51000 Rijeka, OIB: 18735324239</item>
      <item>Deni Jančić, Rešetari 75, 51215 Kastav, OIB: 61193834471, rođen-a 11.04.1993., mjesto rođenja Rijeka (Rijeka)</item>
    </izvorni_sadrzaj>
    <derivirana_varijabla naziv="DomainObject.Predmet.OkrivljenikAdresaMjestoRodjenjaList_1">
      <item>TARPE jednostavno društvo s ograničenom odgovornošću za pružanje usluga, Mate Lovraka 6, 51000 Rijeka, OIB: 18735324239</item>
      <item>Deni Jančić, Rešetari 75, 51215 Kastav, OIB: 61193834471, rođen-a 11.04.1993.,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TARPE jednostavno društvo s ograničenom odgovornošću za pružanje usluga, MBS 040446044, Mate Lovraka 6, 51000 Rijeka</izvorni_sadrzaj>
    <derivirana_varijabla naziv="DomainObject.Predmet.OkrivljenikPravnaNazivAdresaMbs_1">TARPE jednostavno društvo s ograničenom odgovornošću za pružanje usluga, MBS 040446044, Mate Lovraka 6, 51000 Rijeka</derivirana_varijabla>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C8E09C-8498-441F-B607-C70C1530760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432</properties:Words>
  <properties:Characters>2377</properties:Characters>
  <properties:Lines>60</properties:Lines>
  <properties:Paragraphs>21</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2972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2026-07-20T07:21:00Z</cp:lastPrinted>
  <dcterms:modified xmlns:xsi="http://www.w3.org/2001/XMLSchema-instance" xsi:type="dcterms:W3CDTF">2026-07-20T07:21:00Z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TARPE jednostavno društvo s ograničenom odgovornošću za pružanje usluga - Glavna rasprava</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